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12" w:rsidRPr="000D6847" w:rsidRDefault="007E0912" w:rsidP="00E40888">
      <w:pPr>
        <w:jc w:val="center"/>
        <w:rPr>
          <w:sz w:val="24"/>
          <w:szCs w:val="24"/>
        </w:rPr>
      </w:pPr>
      <w:r w:rsidRPr="000D6847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7E0912" w:rsidRPr="000D6847" w:rsidRDefault="007E0912" w:rsidP="00E40888">
      <w:pPr>
        <w:jc w:val="center"/>
        <w:rPr>
          <w:sz w:val="24"/>
          <w:szCs w:val="24"/>
        </w:rPr>
      </w:pPr>
      <w:r w:rsidRPr="000D6847">
        <w:rPr>
          <w:sz w:val="24"/>
          <w:szCs w:val="24"/>
        </w:rPr>
        <w:t xml:space="preserve">директора </w:t>
      </w:r>
      <w:r w:rsidRPr="000D6847">
        <w:rPr>
          <w:sz w:val="24"/>
          <w:szCs w:val="24"/>
          <w:u w:val="single"/>
        </w:rPr>
        <w:t>МБОУ ДОД «ДЮЦ «Олимп»</w:t>
      </w:r>
    </w:p>
    <w:p w:rsidR="007E0912" w:rsidRPr="000D6847" w:rsidRDefault="007E0912" w:rsidP="00E40888">
      <w:pPr>
        <w:jc w:val="center"/>
        <w:rPr>
          <w:color w:val="052635"/>
          <w:sz w:val="24"/>
          <w:szCs w:val="24"/>
        </w:rPr>
      </w:pPr>
      <w:r w:rsidRPr="000D6847">
        <w:rPr>
          <w:color w:val="052635"/>
          <w:sz w:val="24"/>
          <w:szCs w:val="24"/>
        </w:rPr>
        <w:t>за период с 1 января по 31 декабря 2014 года</w:t>
      </w:r>
    </w:p>
    <w:p w:rsidR="007E0912" w:rsidRPr="000D6847" w:rsidRDefault="007E0912" w:rsidP="00E40888">
      <w:pPr>
        <w:jc w:val="center"/>
        <w:rPr>
          <w:color w:val="052635"/>
          <w:sz w:val="24"/>
          <w:szCs w:val="24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7E0912" w:rsidTr="00144208">
        <w:tc>
          <w:tcPr>
            <w:tcW w:w="1606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E0912" w:rsidTr="00144208">
        <w:tc>
          <w:tcPr>
            <w:tcW w:w="1606" w:type="dxa"/>
          </w:tcPr>
          <w:p w:rsidR="007E0912" w:rsidRDefault="007E0912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52635"/>
                  <w:sz w:val="20"/>
                  <w:szCs w:val="20"/>
                </w:rPr>
                <w:t>2014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7E0912" w:rsidRPr="00E40888" w:rsidTr="00144208">
        <w:tc>
          <w:tcPr>
            <w:tcW w:w="10234" w:type="dxa"/>
            <w:gridSpan w:val="8"/>
          </w:tcPr>
          <w:p w:rsidR="007E0912" w:rsidRPr="00E40888" w:rsidRDefault="007E0912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Кудряшова Елена Сергеевна</w:t>
            </w:r>
          </w:p>
        </w:tc>
      </w:tr>
      <w:tr w:rsidR="007E0912" w:rsidTr="00174971">
        <w:trPr>
          <w:trHeight w:val="685"/>
        </w:trPr>
        <w:tc>
          <w:tcPr>
            <w:tcW w:w="1606" w:type="dxa"/>
            <w:vMerge w:val="restart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413396,29</w:t>
            </w:r>
          </w:p>
        </w:tc>
        <w:tc>
          <w:tcPr>
            <w:tcW w:w="1336" w:type="dxa"/>
          </w:tcPr>
          <w:p w:rsidR="007E0912" w:rsidRDefault="007E0912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7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70,4</w:t>
            </w:r>
          </w:p>
        </w:tc>
        <w:tc>
          <w:tcPr>
            <w:tcW w:w="1303" w:type="dxa"/>
          </w:tcPr>
          <w:p w:rsidR="007E0912" w:rsidRDefault="007E0912" w:rsidP="00C41409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530" w:type="dxa"/>
            <w:vMerge w:val="restart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6" w:type="dxa"/>
            <w:vMerge w:val="restart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  <w:vMerge w:val="restart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7E0912" w:rsidTr="00174971">
        <w:trPr>
          <w:trHeight w:val="685"/>
        </w:trPr>
        <w:tc>
          <w:tcPr>
            <w:tcW w:w="1606" w:type="dxa"/>
            <w:vMerge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7E0912" w:rsidRDefault="007E0912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7" w:type="dxa"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600,0</w:t>
            </w:r>
          </w:p>
        </w:tc>
        <w:tc>
          <w:tcPr>
            <w:tcW w:w="1303" w:type="dxa"/>
          </w:tcPr>
          <w:p w:rsidR="007E0912" w:rsidRDefault="007E0912" w:rsidP="00C41409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530" w:type="dxa"/>
            <w:vMerge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6" w:type="dxa"/>
            <w:vMerge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7E0912" w:rsidRDefault="007E091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7E0912" w:rsidRDefault="007E0912"/>
    <w:sectPr w:rsidR="007E0912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D6847"/>
    <w:rsid w:val="00144208"/>
    <w:rsid w:val="00174971"/>
    <w:rsid w:val="0019183D"/>
    <w:rsid w:val="00191DD4"/>
    <w:rsid w:val="00204C44"/>
    <w:rsid w:val="0034422C"/>
    <w:rsid w:val="00347E3D"/>
    <w:rsid w:val="00384943"/>
    <w:rsid w:val="00422FB9"/>
    <w:rsid w:val="0044634B"/>
    <w:rsid w:val="00452871"/>
    <w:rsid w:val="0049722B"/>
    <w:rsid w:val="004A0853"/>
    <w:rsid w:val="004A7961"/>
    <w:rsid w:val="00611696"/>
    <w:rsid w:val="006867FD"/>
    <w:rsid w:val="006C6830"/>
    <w:rsid w:val="0073436E"/>
    <w:rsid w:val="0074087D"/>
    <w:rsid w:val="007E0912"/>
    <w:rsid w:val="00802588"/>
    <w:rsid w:val="00837489"/>
    <w:rsid w:val="00841346"/>
    <w:rsid w:val="00850A82"/>
    <w:rsid w:val="00891BDE"/>
    <w:rsid w:val="008B487C"/>
    <w:rsid w:val="008D5473"/>
    <w:rsid w:val="008E11B7"/>
    <w:rsid w:val="009256C7"/>
    <w:rsid w:val="00A91053"/>
    <w:rsid w:val="00B038E2"/>
    <w:rsid w:val="00B253B6"/>
    <w:rsid w:val="00BA1056"/>
    <w:rsid w:val="00BE5F3F"/>
    <w:rsid w:val="00C050BA"/>
    <w:rsid w:val="00C24C60"/>
    <w:rsid w:val="00C301E2"/>
    <w:rsid w:val="00C41409"/>
    <w:rsid w:val="00CD315D"/>
    <w:rsid w:val="00D55F22"/>
    <w:rsid w:val="00DC05A6"/>
    <w:rsid w:val="00DF5DC7"/>
    <w:rsid w:val="00E40888"/>
    <w:rsid w:val="00E50D5D"/>
    <w:rsid w:val="00E76062"/>
    <w:rsid w:val="00E94472"/>
    <w:rsid w:val="00EC4CAC"/>
    <w:rsid w:val="00F2624A"/>
    <w:rsid w:val="00F342D8"/>
    <w:rsid w:val="00FF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91</Words>
  <Characters>525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3</cp:revision>
  <cp:lastPrinted>2015-04-15T12:17:00Z</cp:lastPrinted>
  <dcterms:created xsi:type="dcterms:W3CDTF">2015-04-21T07:38:00Z</dcterms:created>
  <dcterms:modified xsi:type="dcterms:W3CDTF">2015-04-21T07:40:00Z</dcterms:modified>
</cp:coreProperties>
</file>